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6496E" w14:textId="356A4CA2" w:rsidR="00A94E9E" w:rsidRPr="007F05E6" w:rsidRDefault="00A94E9E" w:rsidP="00474F67">
      <w:pPr>
        <w:pStyle w:val="Unittitle"/>
      </w:pPr>
      <w:r>
        <w:t>10</w:t>
      </w:r>
      <w:r w:rsidR="00E574FB">
        <w:t>.</w:t>
      </w:r>
      <w:r>
        <w:t xml:space="preserve"> Digital technology in construction </w:t>
      </w:r>
    </w:p>
    <w:p w14:paraId="1EFBD808" w14:textId="77777777" w:rsidR="00A94E9E" w:rsidRDefault="00A94E9E" w:rsidP="00033069">
      <w:pPr>
        <w:pStyle w:val="Heading1"/>
      </w:pPr>
      <w:r w:rsidRPr="00E01F9C">
        <w:t>Multiple choice questions (tutor)</w:t>
      </w:r>
    </w:p>
    <w:p w14:paraId="3E9B60EE" w14:textId="77777777" w:rsidR="00A94E9E" w:rsidRDefault="00A94E9E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69E262E0" w14:textId="77777777" w:rsidR="00A94E9E" w:rsidRDefault="00A94E9E" w:rsidP="00A94E9E">
      <w:pPr>
        <w:pStyle w:val="Answer"/>
        <w:numPr>
          <w:ilvl w:val="0"/>
          <w:numId w:val="19"/>
        </w:numPr>
      </w:pPr>
      <w:r>
        <w:t>Which construction material has been developed to allow it to store electricity?</w:t>
      </w:r>
    </w:p>
    <w:p w14:paraId="2CF8121A" w14:textId="77777777" w:rsidR="00A94E9E" w:rsidRPr="001A6B7B" w:rsidRDefault="00A94E9E" w:rsidP="00606308">
      <w:pPr>
        <w:pStyle w:val="Answer"/>
        <w:numPr>
          <w:ilvl w:val="0"/>
          <w:numId w:val="24"/>
        </w:numPr>
        <w:rPr>
          <w:color w:val="FF0000"/>
        </w:rPr>
      </w:pPr>
      <w:r w:rsidRPr="001A6B7B">
        <w:rPr>
          <w:color w:val="FF0000"/>
        </w:rPr>
        <w:t>Concrete</w:t>
      </w:r>
      <w:r>
        <w:rPr>
          <w:color w:val="FF0000"/>
        </w:rPr>
        <w:t>.</w:t>
      </w:r>
    </w:p>
    <w:p w14:paraId="43DB4A69" w14:textId="77777777" w:rsidR="00A94E9E" w:rsidRDefault="00A94E9E" w:rsidP="00606308">
      <w:pPr>
        <w:pStyle w:val="Answer"/>
        <w:numPr>
          <w:ilvl w:val="0"/>
          <w:numId w:val="24"/>
        </w:numPr>
      </w:pPr>
      <w:r>
        <w:t>Brick.</w:t>
      </w:r>
    </w:p>
    <w:p w14:paraId="4EC26540" w14:textId="77777777" w:rsidR="00A94E9E" w:rsidRDefault="00A94E9E" w:rsidP="00606308">
      <w:pPr>
        <w:pStyle w:val="Answer"/>
        <w:numPr>
          <w:ilvl w:val="0"/>
          <w:numId w:val="24"/>
        </w:numPr>
      </w:pPr>
      <w:r>
        <w:t>Stone.</w:t>
      </w:r>
    </w:p>
    <w:p w14:paraId="12B3308E" w14:textId="77777777" w:rsidR="00A94E9E" w:rsidRDefault="00A94E9E" w:rsidP="00606308">
      <w:pPr>
        <w:pStyle w:val="Answer"/>
        <w:numPr>
          <w:ilvl w:val="0"/>
          <w:numId w:val="24"/>
        </w:numPr>
      </w:pPr>
      <w:r>
        <w:t xml:space="preserve">Timber. </w:t>
      </w:r>
    </w:p>
    <w:p w14:paraId="7F5A6510" w14:textId="77777777" w:rsidR="00A94E9E" w:rsidRDefault="00A94E9E" w:rsidP="00B171AA">
      <w:pPr>
        <w:pStyle w:val="Answer"/>
      </w:pPr>
    </w:p>
    <w:p w14:paraId="49E420D5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does BIM stand for?</w:t>
      </w:r>
    </w:p>
    <w:p w14:paraId="4FCC5555" w14:textId="77777777" w:rsidR="00A94E9E" w:rsidRDefault="00A94E9E" w:rsidP="00606308">
      <w:pPr>
        <w:pStyle w:val="Answer"/>
        <w:numPr>
          <w:ilvl w:val="0"/>
          <w:numId w:val="25"/>
        </w:numPr>
      </w:pPr>
      <w:r>
        <w:t>Built in moments.</w:t>
      </w:r>
    </w:p>
    <w:p w14:paraId="6CF2826E" w14:textId="77777777" w:rsidR="00A94E9E" w:rsidRDefault="00A94E9E" w:rsidP="00606308">
      <w:pPr>
        <w:pStyle w:val="Answer"/>
        <w:numPr>
          <w:ilvl w:val="0"/>
          <w:numId w:val="25"/>
        </w:numPr>
      </w:pPr>
      <w:r>
        <w:t>Building information modelling.</w:t>
      </w:r>
    </w:p>
    <w:p w14:paraId="2E82AD06" w14:textId="77777777" w:rsidR="00A94E9E" w:rsidRPr="00322543" w:rsidRDefault="00A94E9E" w:rsidP="00606308">
      <w:pPr>
        <w:pStyle w:val="Answer"/>
        <w:numPr>
          <w:ilvl w:val="0"/>
          <w:numId w:val="25"/>
        </w:numPr>
        <w:rPr>
          <w:color w:val="FF0000"/>
        </w:rPr>
      </w:pPr>
      <w:r w:rsidRPr="00322543">
        <w:rPr>
          <w:color w:val="FF0000"/>
        </w:rPr>
        <w:t>Building information management</w:t>
      </w:r>
      <w:r>
        <w:rPr>
          <w:color w:val="FF0000"/>
        </w:rPr>
        <w:t>.</w:t>
      </w:r>
      <w:r w:rsidRPr="00322543">
        <w:rPr>
          <w:color w:val="FF0000"/>
        </w:rPr>
        <w:t xml:space="preserve"> </w:t>
      </w:r>
    </w:p>
    <w:p w14:paraId="66348AC8" w14:textId="77777777" w:rsidR="00A94E9E" w:rsidRDefault="00A94E9E" w:rsidP="00606308">
      <w:pPr>
        <w:pStyle w:val="Answer"/>
        <w:numPr>
          <w:ilvl w:val="0"/>
          <w:numId w:val="25"/>
        </w:numPr>
      </w:pPr>
      <w:r>
        <w:t xml:space="preserve">Built in manufacturing.  </w:t>
      </w:r>
    </w:p>
    <w:p w14:paraId="08BCFF10" w14:textId="77777777" w:rsidR="00A94E9E" w:rsidRDefault="00A94E9E" w:rsidP="002D5CA6">
      <w:pPr>
        <w:pStyle w:val="Answer"/>
      </w:pPr>
    </w:p>
    <w:p w14:paraId="5591CB93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type of system utilises</w:t>
      </w:r>
      <w:r w:rsidRPr="002D5CA6">
        <w:t xml:space="preserve"> energy harvesting wireless room sensors</w:t>
      </w:r>
      <w:r>
        <w:t xml:space="preserve"> used to </w:t>
      </w:r>
      <w:r w:rsidRPr="002D5CA6">
        <w:t>supply detailed information on how building areas and rooms are being used</w:t>
      </w:r>
      <w:r>
        <w:t>?</w:t>
      </w:r>
    </w:p>
    <w:p w14:paraId="553B9A2C" w14:textId="332FB13A" w:rsidR="00A94E9E" w:rsidRDefault="00A94E9E" w:rsidP="00606308">
      <w:pPr>
        <w:pStyle w:val="Answer"/>
        <w:numPr>
          <w:ilvl w:val="0"/>
          <w:numId w:val="26"/>
        </w:numPr>
      </w:pPr>
      <w:r>
        <w:t xml:space="preserve">Building automation system. </w:t>
      </w:r>
    </w:p>
    <w:p w14:paraId="6A9666AB" w14:textId="2399ECA2" w:rsidR="00A94E9E" w:rsidRDefault="00A94E9E" w:rsidP="00606308">
      <w:pPr>
        <w:pStyle w:val="Answer"/>
        <w:numPr>
          <w:ilvl w:val="0"/>
          <w:numId w:val="26"/>
        </w:numPr>
      </w:pPr>
      <w:r>
        <w:t xml:space="preserve">Building management system. </w:t>
      </w:r>
    </w:p>
    <w:p w14:paraId="26EDA269" w14:textId="6317B9D9" w:rsidR="00A94E9E" w:rsidRDefault="00A94E9E" w:rsidP="00606308">
      <w:pPr>
        <w:pStyle w:val="Answer"/>
        <w:numPr>
          <w:ilvl w:val="0"/>
          <w:numId w:val="26"/>
        </w:numPr>
      </w:pPr>
      <w:r w:rsidRPr="00564E68">
        <w:rPr>
          <w:color w:val="FF0000"/>
        </w:rPr>
        <w:t>Smart building asset management</w:t>
      </w:r>
      <w:r>
        <w:rPr>
          <w:color w:val="FF0000"/>
        </w:rPr>
        <w:t>.</w:t>
      </w:r>
      <w:r w:rsidRPr="00564E68">
        <w:rPr>
          <w:color w:val="FF0000"/>
        </w:rPr>
        <w:t xml:space="preserve"> </w:t>
      </w:r>
    </w:p>
    <w:p w14:paraId="057C6C64" w14:textId="2041A01D" w:rsidR="00A94E9E" w:rsidRDefault="00A94E9E" w:rsidP="00606308">
      <w:pPr>
        <w:pStyle w:val="Answer"/>
        <w:numPr>
          <w:ilvl w:val="0"/>
          <w:numId w:val="26"/>
        </w:numPr>
      </w:pPr>
      <w:r>
        <w:t xml:space="preserve">Smart maintenance system. </w:t>
      </w:r>
    </w:p>
    <w:p w14:paraId="1156EE6E" w14:textId="77777777" w:rsidR="00A94E9E" w:rsidRDefault="00A94E9E" w:rsidP="00702C67">
      <w:pPr>
        <w:pStyle w:val="Answer"/>
        <w:ind w:left="717"/>
      </w:pPr>
    </w:p>
    <w:p w14:paraId="4F05AAFB" w14:textId="77777777" w:rsidR="00A94E9E" w:rsidRDefault="00A94E9E" w:rsidP="00A94E9E">
      <w:pPr>
        <w:pStyle w:val="Answer"/>
        <w:numPr>
          <w:ilvl w:val="0"/>
          <w:numId w:val="19"/>
        </w:numPr>
      </w:pPr>
      <w:r w:rsidRPr="00DC7C06">
        <w:rPr>
          <w:noProof/>
        </w:rPr>
        <w:drawing>
          <wp:anchor distT="0" distB="0" distL="114300" distR="114300" simplePos="0" relativeHeight="251659264" behindDoc="0" locked="0" layoutInCell="1" allowOverlap="1" wp14:anchorId="496B4B58" wp14:editId="34365998">
            <wp:simplePos x="0" y="0"/>
            <wp:positionH relativeFrom="column">
              <wp:posOffset>358140</wp:posOffset>
            </wp:positionH>
            <wp:positionV relativeFrom="paragraph">
              <wp:posOffset>298450</wp:posOffset>
            </wp:positionV>
            <wp:extent cx="3048000" cy="2032635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277D41CB" w14:textId="77777777" w:rsidR="00A94E9E" w:rsidRDefault="00A94E9E" w:rsidP="000C0622">
      <w:pPr>
        <w:pStyle w:val="Answer"/>
        <w:ind w:left="717"/>
        <w:rPr>
          <w:noProof/>
        </w:rPr>
      </w:pPr>
      <w:r>
        <w:rPr>
          <w:noProof/>
        </w:rPr>
        <w:t xml:space="preserve">     </w:t>
      </w:r>
    </w:p>
    <w:p w14:paraId="0B51BDB9" w14:textId="36522B3A" w:rsidR="00A94E9E" w:rsidRDefault="00A94E9E" w:rsidP="00606308">
      <w:pPr>
        <w:pStyle w:val="Answer"/>
        <w:numPr>
          <w:ilvl w:val="0"/>
          <w:numId w:val="27"/>
        </w:numPr>
      </w:pPr>
      <w:r>
        <w:t xml:space="preserve">UAV. </w:t>
      </w:r>
    </w:p>
    <w:p w14:paraId="59E825CB" w14:textId="09511DED" w:rsidR="00A94E9E" w:rsidRDefault="00A94E9E" w:rsidP="00606308">
      <w:pPr>
        <w:pStyle w:val="Answer"/>
        <w:numPr>
          <w:ilvl w:val="0"/>
          <w:numId w:val="27"/>
        </w:numPr>
      </w:pPr>
      <w:r>
        <w:t xml:space="preserve">Plumb line.  </w:t>
      </w:r>
    </w:p>
    <w:p w14:paraId="39FEB071" w14:textId="07F5B603" w:rsidR="00A94E9E" w:rsidRDefault="00A94E9E" w:rsidP="00606308">
      <w:pPr>
        <w:pStyle w:val="Answer"/>
        <w:numPr>
          <w:ilvl w:val="0"/>
          <w:numId w:val="27"/>
        </w:numPr>
      </w:pPr>
      <w:r>
        <w:rPr>
          <w:color w:val="FF0000"/>
        </w:rPr>
        <w:t xml:space="preserve">Rotary laser level. </w:t>
      </w:r>
      <w:r w:rsidRPr="00564E68">
        <w:rPr>
          <w:color w:val="FF0000"/>
        </w:rPr>
        <w:t xml:space="preserve"> </w:t>
      </w:r>
    </w:p>
    <w:p w14:paraId="7AC3B4C4" w14:textId="78544B4E" w:rsidR="00A94E9E" w:rsidRDefault="00A94E9E" w:rsidP="00606308">
      <w:pPr>
        <w:pStyle w:val="Answer"/>
        <w:numPr>
          <w:ilvl w:val="0"/>
          <w:numId w:val="27"/>
        </w:numPr>
      </w:pPr>
      <w:r>
        <w:t xml:space="preserve">Spirit level.  </w:t>
      </w:r>
    </w:p>
    <w:p w14:paraId="44A7402D" w14:textId="77777777" w:rsidR="00A94E9E" w:rsidRDefault="00A94E9E" w:rsidP="00A94E9E">
      <w:pPr>
        <w:pStyle w:val="Answer"/>
        <w:numPr>
          <w:ilvl w:val="0"/>
          <w:numId w:val="19"/>
        </w:numPr>
      </w:pPr>
      <w:r>
        <w:lastRenderedPageBreak/>
        <w:t xml:space="preserve">Which digital engineering technology uses </w:t>
      </w:r>
      <w:r w:rsidRPr="003C4D25">
        <w:t>image overlap and UAV-captured images to produce a robust 3D composite of a region</w:t>
      </w:r>
      <w:r>
        <w:t xml:space="preserve">? </w:t>
      </w:r>
    </w:p>
    <w:p w14:paraId="5F55D029" w14:textId="257AC19A" w:rsidR="00A94E9E" w:rsidRDefault="00A94E9E" w:rsidP="00C3562A">
      <w:pPr>
        <w:pStyle w:val="Answer"/>
        <w:numPr>
          <w:ilvl w:val="0"/>
          <w:numId w:val="28"/>
        </w:numPr>
      </w:pPr>
      <w:r>
        <w:t>LiDAR.</w:t>
      </w:r>
    </w:p>
    <w:p w14:paraId="7A1F8CEF" w14:textId="7161F162" w:rsidR="00A94E9E" w:rsidRDefault="00A94E9E" w:rsidP="00C3562A">
      <w:pPr>
        <w:pStyle w:val="Answer"/>
        <w:numPr>
          <w:ilvl w:val="0"/>
          <w:numId w:val="28"/>
        </w:numPr>
      </w:pPr>
      <w:r w:rsidRPr="00DF656D">
        <w:rPr>
          <w:color w:val="FF0000"/>
        </w:rPr>
        <w:t>Photogrammetry</w:t>
      </w:r>
      <w:r>
        <w:rPr>
          <w:color w:val="FF0000"/>
        </w:rPr>
        <w:t>.</w:t>
      </w:r>
      <w:r w:rsidRPr="00DF656D">
        <w:rPr>
          <w:color w:val="FF0000"/>
        </w:rPr>
        <w:t xml:space="preserve"> </w:t>
      </w:r>
    </w:p>
    <w:p w14:paraId="276E9713" w14:textId="55761E88" w:rsidR="00A94E9E" w:rsidRDefault="00A94E9E" w:rsidP="00C3562A">
      <w:pPr>
        <w:pStyle w:val="Answer"/>
        <w:numPr>
          <w:ilvl w:val="0"/>
          <w:numId w:val="28"/>
        </w:numPr>
      </w:pPr>
      <w:r>
        <w:t xml:space="preserve">Virtual reality. </w:t>
      </w:r>
    </w:p>
    <w:p w14:paraId="58A67D42" w14:textId="2F7E30D5" w:rsidR="00A94E9E" w:rsidRDefault="00A94E9E" w:rsidP="00C3562A">
      <w:pPr>
        <w:pStyle w:val="Answer"/>
        <w:numPr>
          <w:ilvl w:val="0"/>
          <w:numId w:val="28"/>
        </w:numPr>
      </w:pPr>
      <w:r>
        <w:t xml:space="preserve">Augmented reality. </w:t>
      </w:r>
    </w:p>
    <w:p w14:paraId="06202027" w14:textId="77777777" w:rsidR="00A94E9E" w:rsidRDefault="00A94E9E" w:rsidP="00F62ABD">
      <w:pPr>
        <w:pStyle w:val="Answer"/>
        <w:ind w:left="0"/>
      </w:pPr>
    </w:p>
    <w:p w14:paraId="197E1D1C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Which digital engineering technology </w:t>
      </w:r>
      <w:r w:rsidRPr="00C167AC">
        <w:t>is the overlaying of digitally-created content on top of the real world</w:t>
      </w:r>
      <w:r>
        <w:t xml:space="preserve"> which is </w:t>
      </w:r>
      <w:r w:rsidRPr="00C167AC">
        <w:t>offered through a headset or a screen in a 2D display</w:t>
      </w:r>
      <w:r>
        <w:t xml:space="preserve">? </w:t>
      </w:r>
    </w:p>
    <w:p w14:paraId="162F83B5" w14:textId="594A06F5" w:rsidR="00A94E9E" w:rsidRDefault="00A94E9E" w:rsidP="001A5464">
      <w:pPr>
        <w:pStyle w:val="Answer"/>
        <w:numPr>
          <w:ilvl w:val="0"/>
          <w:numId w:val="29"/>
        </w:numPr>
      </w:pPr>
      <w:r>
        <w:t>LiDAR.</w:t>
      </w:r>
    </w:p>
    <w:p w14:paraId="37DC63A3" w14:textId="07F9BC73" w:rsidR="00A94E9E" w:rsidRPr="0062521C" w:rsidRDefault="00A94E9E" w:rsidP="001A5464">
      <w:pPr>
        <w:pStyle w:val="Answer"/>
        <w:numPr>
          <w:ilvl w:val="0"/>
          <w:numId w:val="29"/>
        </w:numPr>
      </w:pPr>
      <w:r w:rsidRPr="0062521C">
        <w:t>Photogrammetry</w:t>
      </w:r>
      <w:r>
        <w:t>.</w:t>
      </w:r>
      <w:r w:rsidRPr="0062521C">
        <w:t xml:space="preserve"> </w:t>
      </w:r>
    </w:p>
    <w:p w14:paraId="1CE7367D" w14:textId="12BF3A48" w:rsidR="00A94E9E" w:rsidRDefault="00A94E9E" w:rsidP="001A5464">
      <w:pPr>
        <w:pStyle w:val="Answer"/>
        <w:numPr>
          <w:ilvl w:val="0"/>
          <w:numId w:val="29"/>
        </w:numPr>
      </w:pPr>
      <w:r>
        <w:t xml:space="preserve">3D scanning.  </w:t>
      </w:r>
    </w:p>
    <w:p w14:paraId="6D221DD1" w14:textId="4D2B9FF7" w:rsidR="00A94E9E" w:rsidRDefault="00A94E9E" w:rsidP="001A5464">
      <w:pPr>
        <w:pStyle w:val="Answer"/>
        <w:numPr>
          <w:ilvl w:val="0"/>
          <w:numId w:val="29"/>
        </w:numPr>
      </w:pPr>
      <w:r w:rsidRPr="0062521C">
        <w:rPr>
          <w:color w:val="FF0000"/>
        </w:rPr>
        <w:t>Augmented reality</w:t>
      </w:r>
      <w:r>
        <w:rPr>
          <w:color w:val="FF0000"/>
        </w:rPr>
        <w:t>.</w:t>
      </w:r>
      <w:r w:rsidRPr="0062521C">
        <w:rPr>
          <w:color w:val="FF0000"/>
        </w:rPr>
        <w:t xml:space="preserve"> </w:t>
      </w:r>
    </w:p>
    <w:p w14:paraId="50DED4E9" w14:textId="77777777" w:rsidR="00A94E9E" w:rsidRDefault="00A94E9E" w:rsidP="0062521C">
      <w:pPr>
        <w:pStyle w:val="Answer"/>
      </w:pPr>
    </w:p>
    <w:p w14:paraId="0F9ABD66" w14:textId="77777777" w:rsidR="00A94E9E" w:rsidRDefault="00A94E9E" w:rsidP="00A94E9E">
      <w:pPr>
        <w:pStyle w:val="Answer"/>
        <w:numPr>
          <w:ilvl w:val="0"/>
          <w:numId w:val="19"/>
        </w:numPr>
      </w:pPr>
      <w:r w:rsidRPr="00372202">
        <w:t>Which digital engineering technology uses points of light to create a detailed map o</w:t>
      </w:r>
      <w:r>
        <w:t>f an object’s position in space</w:t>
      </w:r>
      <w:r w:rsidRPr="00372202">
        <w:t>?</w:t>
      </w:r>
    </w:p>
    <w:p w14:paraId="3E60A1DC" w14:textId="5C007633" w:rsidR="00A94E9E" w:rsidRDefault="00A94E9E" w:rsidP="001A5464">
      <w:pPr>
        <w:pStyle w:val="Answer"/>
        <w:numPr>
          <w:ilvl w:val="0"/>
          <w:numId w:val="30"/>
        </w:numPr>
      </w:pPr>
      <w:r w:rsidRPr="00AE7088">
        <w:rPr>
          <w:color w:val="FF0000"/>
        </w:rPr>
        <w:t>LiDAR</w:t>
      </w:r>
      <w:r>
        <w:rPr>
          <w:color w:val="FF0000"/>
        </w:rPr>
        <w:t>.</w:t>
      </w:r>
    </w:p>
    <w:p w14:paraId="1C2E4A6B" w14:textId="18C37313" w:rsidR="00A94E9E" w:rsidRDefault="00A94E9E" w:rsidP="001A5464">
      <w:pPr>
        <w:pStyle w:val="Answer"/>
        <w:numPr>
          <w:ilvl w:val="0"/>
          <w:numId w:val="30"/>
        </w:numPr>
      </w:pPr>
      <w:r w:rsidRPr="00AE7088">
        <w:t>Augmented reality</w:t>
      </w:r>
      <w:r>
        <w:t>.</w:t>
      </w:r>
    </w:p>
    <w:p w14:paraId="36E9A803" w14:textId="1D224CA3" w:rsidR="00A94E9E" w:rsidRDefault="00A94E9E" w:rsidP="001A5464">
      <w:pPr>
        <w:pStyle w:val="Answer"/>
        <w:numPr>
          <w:ilvl w:val="0"/>
          <w:numId w:val="30"/>
        </w:numPr>
      </w:pPr>
      <w:r>
        <w:t xml:space="preserve">3D scanning.  </w:t>
      </w:r>
    </w:p>
    <w:p w14:paraId="3CDF5D52" w14:textId="47E2CD8D" w:rsidR="00A94E9E" w:rsidRDefault="00A94E9E" w:rsidP="001A5464">
      <w:pPr>
        <w:pStyle w:val="Answer"/>
        <w:numPr>
          <w:ilvl w:val="0"/>
          <w:numId w:val="30"/>
        </w:numPr>
      </w:pPr>
      <w:r>
        <w:t>Virtual reality.</w:t>
      </w:r>
    </w:p>
    <w:p w14:paraId="600BF1A6" w14:textId="77777777" w:rsidR="00A94E9E" w:rsidRDefault="00A94E9E" w:rsidP="00372202">
      <w:pPr>
        <w:pStyle w:val="Answer"/>
        <w:ind w:left="717"/>
      </w:pPr>
    </w:p>
    <w:p w14:paraId="4542457F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is the term used to describe a network of internet connected devices able to collect and exchange data?</w:t>
      </w:r>
    </w:p>
    <w:p w14:paraId="1A70EAF6" w14:textId="77777777" w:rsidR="00A94E9E" w:rsidRDefault="00A94E9E" w:rsidP="001A5464">
      <w:pPr>
        <w:pStyle w:val="Answer"/>
        <w:numPr>
          <w:ilvl w:val="0"/>
          <w:numId w:val="31"/>
        </w:numPr>
      </w:pPr>
      <w:r>
        <w:t>Internet router.</w:t>
      </w:r>
    </w:p>
    <w:p w14:paraId="78F2A054" w14:textId="77777777" w:rsidR="00A94E9E" w:rsidRPr="009C5C72" w:rsidRDefault="00A94E9E" w:rsidP="001A5464">
      <w:pPr>
        <w:pStyle w:val="Answer"/>
        <w:numPr>
          <w:ilvl w:val="0"/>
          <w:numId w:val="31"/>
        </w:numPr>
        <w:rPr>
          <w:color w:val="FF0000"/>
        </w:rPr>
      </w:pPr>
      <w:r w:rsidRPr="009C5C72">
        <w:rPr>
          <w:color w:val="FF0000"/>
        </w:rPr>
        <w:t>Internet of things</w:t>
      </w:r>
      <w:r>
        <w:rPr>
          <w:color w:val="FF0000"/>
        </w:rPr>
        <w:t>.</w:t>
      </w:r>
    </w:p>
    <w:p w14:paraId="0EFDA2DE" w14:textId="77777777" w:rsidR="00A94E9E" w:rsidRDefault="00A94E9E" w:rsidP="001A5464">
      <w:pPr>
        <w:pStyle w:val="Answer"/>
        <w:numPr>
          <w:ilvl w:val="0"/>
          <w:numId w:val="31"/>
        </w:numPr>
      </w:pPr>
      <w:r>
        <w:t>Artificial intelligence.</w:t>
      </w:r>
    </w:p>
    <w:p w14:paraId="335DC4F0" w14:textId="77777777" w:rsidR="00A94E9E" w:rsidRDefault="00A94E9E" w:rsidP="001A5464">
      <w:pPr>
        <w:pStyle w:val="Answer"/>
        <w:numPr>
          <w:ilvl w:val="0"/>
          <w:numId w:val="31"/>
        </w:numPr>
      </w:pPr>
      <w:r>
        <w:t xml:space="preserve">Smart learning. </w:t>
      </w:r>
    </w:p>
    <w:p w14:paraId="2F58FE0F" w14:textId="77777777" w:rsidR="00A94E9E" w:rsidRDefault="00A94E9E" w:rsidP="009C5C72">
      <w:pPr>
        <w:pStyle w:val="Answer"/>
      </w:pPr>
    </w:p>
    <w:p w14:paraId="04175B3F" w14:textId="77777777" w:rsidR="00A94E9E" w:rsidRDefault="00A94E9E" w:rsidP="00A94E9E">
      <w:pPr>
        <w:pStyle w:val="Answer"/>
        <w:numPr>
          <w:ilvl w:val="0"/>
          <w:numId w:val="19"/>
        </w:numPr>
      </w:pPr>
      <w:r w:rsidRPr="00372202">
        <w:t xml:space="preserve">Which </w:t>
      </w:r>
      <w:r>
        <w:t xml:space="preserve">maintenance technique uses real time data via measuring and monitoring tools to </w:t>
      </w:r>
      <w:r w:rsidRPr="005B4B1A">
        <w:t>identif</w:t>
      </w:r>
      <w:r>
        <w:t>y</w:t>
      </w:r>
      <w:r w:rsidRPr="005B4B1A">
        <w:t xml:space="preserve"> and repair</w:t>
      </w:r>
      <w:r>
        <w:t xml:space="preserve"> faults </w:t>
      </w:r>
      <w:r w:rsidRPr="005B4B1A">
        <w:t>before they occur in a seamless process</w:t>
      </w:r>
      <w:r>
        <w:t xml:space="preserve">? </w:t>
      </w:r>
    </w:p>
    <w:p w14:paraId="0F14328B" w14:textId="662CA991" w:rsidR="00A94E9E" w:rsidRDefault="00A94E9E" w:rsidP="001A5464">
      <w:pPr>
        <w:pStyle w:val="Answer"/>
        <w:numPr>
          <w:ilvl w:val="0"/>
          <w:numId w:val="32"/>
        </w:numPr>
      </w:pPr>
      <w:r>
        <w:rPr>
          <w:color w:val="FF0000"/>
        </w:rPr>
        <w:t xml:space="preserve">Smart maintenance. </w:t>
      </w:r>
    </w:p>
    <w:p w14:paraId="14E3A9E2" w14:textId="5A7208B9" w:rsidR="00A94E9E" w:rsidRDefault="00A94E9E" w:rsidP="001A5464">
      <w:pPr>
        <w:pStyle w:val="Answer"/>
        <w:numPr>
          <w:ilvl w:val="0"/>
          <w:numId w:val="32"/>
        </w:numPr>
      </w:pPr>
      <w:r>
        <w:t xml:space="preserve">Planned maintenance. </w:t>
      </w:r>
    </w:p>
    <w:p w14:paraId="7CF8FD18" w14:textId="63C5945F" w:rsidR="00A94E9E" w:rsidRDefault="00A94E9E" w:rsidP="001A5464">
      <w:pPr>
        <w:pStyle w:val="Answer"/>
        <w:numPr>
          <w:ilvl w:val="0"/>
          <w:numId w:val="32"/>
        </w:numPr>
      </w:pPr>
      <w:r>
        <w:t xml:space="preserve">Reactive maintenance.   </w:t>
      </w:r>
    </w:p>
    <w:p w14:paraId="7712722F" w14:textId="2DD9E152" w:rsidR="00A94E9E" w:rsidRDefault="00A94E9E" w:rsidP="001A5464">
      <w:pPr>
        <w:pStyle w:val="Answer"/>
        <w:numPr>
          <w:ilvl w:val="0"/>
          <w:numId w:val="32"/>
        </w:numPr>
      </w:pPr>
      <w:r>
        <w:t xml:space="preserve">Corrective maintenance. </w:t>
      </w:r>
    </w:p>
    <w:p w14:paraId="19B367A4" w14:textId="77777777" w:rsidR="00A94E9E" w:rsidRDefault="00A94E9E" w:rsidP="00F62ABD">
      <w:pPr>
        <w:pStyle w:val="Answer"/>
        <w:ind w:left="0"/>
      </w:pPr>
    </w:p>
    <w:p w14:paraId="129BCE15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What type of simulation </w:t>
      </w:r>
      <w:r w:rsidRPr="00E6630E">
        <w:t>determin</w:t>
      </w:r>
      <w:r>
        <w:t>es</w:t>
      </w:r>
      <w:r w:rsidRPr="00E6630E">
        <w:t xml:space="preserve"> the effects of loads on </w:t>
      </w:r>
      <w:r>
        <w:t>buildings</w:t>
      </w:r>
      <w:r w:rsidRPr="00E6630E">
        <w:t> and their components</w:t>
      </w:r>
      <w:r>
        <w:t>?</w:t>
      </w:r>
      <w:r w:rsidRPr="00E6630E">
        <w:t> </w:t>
      </w:r>
    </w:p>
    <w:p w14:paraId="7E3DA463" w14:textId="47DDE134" w:rsidR="00A94E9E" w:rsidRDefault="00A94E9E" w:rsidP="001A5464">
      <w:pPr>
        <w:pStyle w:val="Answer"/>
        <w:numPr>
          <w:ilvl w:val="0"/>
          <w:numId w:val="33"/>
        </w:numPr>
      </w:pPr>
      <w:r>
        <w:t xml:space="preserve">Asset mapping. </w:t>
      </w:r>
    </w:p>
    <w:p w14:paraId="1DD862FA" w14:textId="26157058" w:rsidR="00A94E9E" w:rsidRPr="0062521C" w:rsidRDefault="00A94E9E" w:rsidP="001A5464">
      <w:pPr>
        <w:pStyle w:val="Answer"/>
        <w:numPr>
          <w:ilvl w:val="0"/>
          <w:numId w:val="33"/>
        </w:numPr>
      </w:pPr>
      <w:r w:rsidRPr="0021764A">
        <w:t xml:space="preserve">Computer </w:t>
      </w:r>
      <w:r>
        <w:t>g</w:t>
      </w:r>
      <w:r w:rsidRPr="0021764A">
        <w:t xml:space="preserve">enerated </w:t>
      </w:r>
      <w:r>
        <w:t>i</w:t>
      </w:r>
      <w:r w:rsidRPr="0021764A">
        <w:t>mages</w:t>
      </w:r>
      <w:r>
        <w:t>.</w:t>
      </w:r>
    </w:p>
    <w:p w14:paraId="1159D1C9" w14:textId="1F839B64" w:rsidR="00A94E9E" w:rsidRDefault="00A94E9E" w:rsidP="001A5464">
      <w:pPr>
        <w:pStyle w:val="Answer"/>
        <w:numPr>
          <w:ilvl w:val="0"/>
          <w:numId w:val="33"/>
        </w:numPr>
      </w:pPr>
      <w:r>
        <w:t xml:space="preserve">3D modelling.  </w:t>
      </w:r>
    </w:p>
    <w:p w14:paraId="3DD1D201" w14:textId="16ED0061" w:rsidR="00A94E9E" w:rsidRDefault="00A94E9E" w:rsidP="001A5464">
      <w:pPr>
        <w:pStyle w:val="Answer"/>
        <w:numPr>
          <w:ilvl w:val="0"/>
          <w:numId w:val="33"/>
        </w:numPr>
      </w:pPr>
      <w:r w:rsidRPr="00AE30FC">
        <w:rPr>
          <w:color w:val="FF0000"/>
        </w:rPr>
        <w:t xml:space="preserve">Structural </w:t>
      </w:r>
      <w:r>
        <w:rPr>
          <w:color w:val="FF0000"/>
        </w:rPr>
        <w:t>a</w:t>
      </w:r>
      <w:r w:rsidRPr="00AE30FC">
        <w:rPr>
          <w:color w:val="FF0000"/>
        </w:rPr>
        <w:t>nalysis </w:t>
      </w:r>
      <w:r>
        <w:rPr>
          <w:color w:val="FF0000"/>
        </w:rPr>
        <w:t>s</w:t>
      </w:r>
      <w:r w:rsidRPr="00AE30FC">
        <w:rPr>
          <w:color w:val="FF0000"/>
        </w:rPr>
        <w:t>imulations</w:t>
      </w:r>
      <w:r>
        <w:rPr>
          <w:color w:val="FF0000"/>
        </w:rPr>
        <w:t>.</w:t>
      </w:r>
    </w:p>
    <w:p w14:paraId="35723CDE" w14:textId="77777777" w:rsidR="00A94E9E" w:rsidRDefault="00A94E9E" w:rsidP="00A94E9E">
      <w:pPr>
        <w:pStyle w:val="Answer"/>
        <w:numPr>
          <w:ilvl w:val="0"/>
          <w:numId w:val="19"/>
        </w:numPr>
      </w:pPr>
      <w:r>
        <w:lastRenderedPageBreak/>
        <w:t xml:space="preserve">What does a robotic tool station measure to enable it to </w:t>
      </w:r>
      <w:r w:rsidRPr="009D651D">
        <w:t>collect data and per</w:t>
      </w:r>
      <w:r>
        <w:t>form triangulation calculations?</w:t>
      </w:r>
    </w:p>
    <w:p w14:paraId="7A95D594" w14:textId="309DF99A" w:rsidR="00A94E9E" w:rsidRDefault="00A94E9E" w:rsidP="000E0E1D">
      <w:pPr>
        <w:pStyle w:val="Answer"/>
        <w:numPr>
          <w:ilvl w:val="0"/>
          <w:numId w:val="34"/>
        </w:numPr>
      </w:pPr>
      <w:r w:rsidRPr="009D651D">
        <w:t>Vertical</w:t>
      </w:r>
      <w:r>
        <w:t xml:space="preserve"> and </w:t>
      </w:r>
      <w:r w:rsidRPr="009D651D">
        <w:t>horizontal angles</w:t>
      </w:r>
      <w:r>
        <w:t>.</w:t>
      </w:r>
      <w:r w:rsidRPr="009D651D">
        <w:t xml:space="preserve"> </w:t>
      </w:r>
    </w:p>
    <w:p w14:paraId="612F932A" w14:textId="377D49B8" w:rsidR="00A94E9E" w:rsidRPr="009D651D" w:rsidRDefault="00A94E9E" w:rsidP="000E0E1D">
      <w:pPr>
        <w:pStyle w:val="Answer"/>
        <w:numPr>
          <w:ilvl w:val="0"/>
          <w:numId w:val="34"/>
        </w:numPr>
        <w:rPr>
          <w:color w:val="FF0000"/>
        </w:rPr>
      </w:pPr>
      <w:r w:rsidRPr="009D651D">
        <w:rPr>
          <w:color w:val="FF0000"/>
        </w:rPr>
        <w:t>Vertical, horizontal angles and the slope distance</w:t>
      </w:r>
      <w:r>
        <w:rPr>
          <w:color w:val="FF0000"/>
        </w:rPr>
        <w:t>.</w:t>
      </w:r>
    </w:p>
    <w:p w14:paraId="792D8A98" w14:textId="5C81EEF2" w:rsidR="00A94E9E" w:rsidRDefault="00A94E9E" w:rsidP="000E0E1D">
      <w:pPr>
        <w:pStyle w:val="Answer"/>
        <w:numPr>
          <w:ilvl w:val="0"/>
          <w:numId w:val="34"/>
        </w:numPr>
      </w:pPr>
      <w:r>
        <w:t xml:space="preserve">Horizontal </w:t>
      </w:r>
      <w:r w:rsidRPr="009D651D">
        <w:t>angles and the slope distance</w:t>
      </w:r>
      <w:r>
        <w:t>.</w:t>
      </w:r>
    </w:p>
    <w:p w14:paraId="632AEF57" w14:textId="7FB8AD00" w:rsidR="00A94E9E" w:rsidRDefault="00A94E9E" w:rsidP="000E0E1D">
      <w:pPr>
        <w:pStyle w:val="Answer"/>
        <w:numPr>
          <w:ilvl w:val="0"/>
          <w:numId w:val="34"/>
        </w:numPr>
      </w:pPr>
      <w:r>
        <w:t>T</w:t>
      </w:r>
      <w:r w:rsidRPr="009D651D">
        <w:t>he slope distance</w:t>
      </w:r>
      <w:r>
        <w:t xml:space="preserve"> and vertical angles. </w:t>
      </w:r>
    </w:p>
    <w:p w14:paraId="012CBBD8" w14:textId="77777777" w:rsidR="00A94E9E" w:rsidRDefault="00A94E9E" w:rsidP="00F62ABD">
      <w:pPr>
        <w:pStyle w:val="Answer"/>
        <w:ind w:left="0"/>
      </w:pPr>
    </w:p>
    <w:p w14:paraId="2C2EFBC7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In digital technology, what does the acronym GPS stand for? </w:t>
      </w:r>
    </w:p>
    <w:p w14:paraId="217DBE83" w14:textId="407F278E" w:rsidR="00A94E9E" w:rsidRPr="00C737A9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FF0000"/>
          <w:kern w:val="24"/>
        </w:rPr>
      </w:pPr>
      <w:r w:rsidRPr="00C737A9">
        <w:rPr>
          <w:rFonts w:eastAsia="MS PGothic" w:cs="MS PGothic"/>
          <w:color w:val="FF0000"/>
          <w:kern w:val="24"/>
        </w:rPr>
        <w:t>Global positioning system</w:t>
      </w:r>
      <w:r>
        <w:rPr>
          <w:rFonts w:eastAsia="MS PGothic" w:cs="MS PGothic"/>
          <w:color w:val="FF0000"/>
          <w:kern w:val="24"/>
        </w:rPr>
        <w:t>.</w:t>
      </w:r>
      <w:r w:rsidRPr="00C737A9">
        <w:rPr>
          <w:rFonts w:eastAsia="MS PGothic" w:cs="MS PGothic"/>
          <w:color w:val="FF0000"/>
          <w:kern w:val="24"/>
        </w:rPr>
        <w:t xml:space="preserve"> </w:t>
      </w:r>
    </w:p>
    <w:p w14:paraId="700275ED" w14:textId="691D5963" w:rsidR="00A94E9E" w:rsidRPr="00D15F59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Green power switch.  </w:t>
      </w:r>
    </w:p>
    <w:p w14:paraId="2972EE7C" w14:textId="25FB0CE6" w:rsidR="00A94E9E" w:rsidRPr="00D15F59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Global product strategy. </w:t>
      </w:r>
    </w:p>
    <w:p w14:paraId="3933E423" w14:textId="2B2A968B" w:rsidR="00A94E9E" w:rsidRDefault="00A94E9E" w:rsidP="000E0E1D">
      <w:pPr>
        <w:pStyle w:val="Answer"/>
        <w:numPr>
          <w:ilvl w:val="0"/>
          <w:numId w:val="35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Guided planning system. </w:t>
      </w:r>
    </w:p>
    <w:p w14:paraId="16C3EB6F" w14:textId="77777777" w:rsidR="00A94E9E" w:rsidRDefault="00A94E9E" w:rsidP="00F62ABD">
      <w:pPr>
        <w:pStyle w:val="Answer"/>
        <w:ind w:left="0"/>
        <w:rPr>
          <w:rFonts w:eastAsia="MS PGothic" w:cs="MS PGothic"/>
          <w:color w:val="000000"/>
          <w:kern w:val="24"/>
        </w:rPr>
      </w:pPr>
    </w:p>
    <w:p w14:paraId="752BB732" w14:textId="77777777" w:rsidR="00A94E9E" w:rsidRPr="00635224" w:rsidRDefault="00A94E9E" w:rsidP="00A94E9E">
      <w:pPr>
        <w:pStyle w:val="Answer"/>
        <w:numPr>
          <w:ilvl w:val="0"/>
          <w:numId w:val="19"/>
        </w:numPr>
      </w:pPr>
      <w:r>
        <w:rPr>
          <w:rFonts w:eastAsia="MS PGothic" w:cs="MS PGothic"/>
          <w:color w:val="000000"/>
          <w:kern w:val="24"/>
        </w:rPr>
        <w:t>What equipment uses</w:t>
      </w:r>
      <w:r w:rsidRPr="00635224">
        <w:rPr>
          <w:rFonts w:eastAsia="MS PGothic" w:cs="MS PGothic"/>
          <w:color w:val="000000"/>
          <w:kern w:val="24"/>
        </w:rPr>
        <w:t xml:space="preserve"> bioptic cameras to produce 3D environments</w:t>
      </w:r>
      <w:r>
        <w:rPr>
          <w:rFonts w:eastAsia="MS PGothic" w:cs="MS PGothic"/>
          <w:color w:val="000000"/>
          <w:kern w:val="24"/>
        </w:rPr>
        <w:t xml:space="preserve"> and 3D rendering of a location?</w:t>
      </w:r>
    </w:p>
    <w:p w14:paraId="291FEA02" w14:textId="32A90344" w:rsidR="00A94E9E" w:rsidRDefault="00A94E9E" w:rsidP="000E0E1D">
      <w:pPr>
        <w:pStyle w:val="Answer"/>
        <w:numPr>
          <w:ilvl w:val="0"/>
          <w:numId w:val="36"/>
        </w:numPr>
      </w:pPr>
      <w:r>
        <w:t xml:space="preserve">Asset mapping. </w:t>
      </w:r>
    </w:p>
    <w:p w14:paraId="4861177B" w14:textId="18EF0572" w:rsidR="00A94E9E" w:rsidRPr="0062521C" w:rsidRDefault="00A94E9E" w:rsidP="000E0E1D">
      <w:pPr>
        <w:pStyle w:val="Answer"/>
        <w:numPr>
          <w:ilvl w:val="0"/>
          <w:numId w:val="36"/>
        </w:numPr>
      </w:pPr>
      <w:r>
        <w:t xml:space="preserve">Digital SLR. </w:t>
      </w:r>
    </w:p>
    <w:p w14:paraId="4FCEB1D5" w14:textId="24B0B3AB" w:rsidR="00A94E9E" w:rsidRDefault="00A94E9E" w:rsidP="000E0E1D">
      <w:pPr>
        <w:pStyle w:val="Answer"/>
        <w:numPr>
          <w:ilvl w:val="0"/>
          <w:numId w:val="36"/>
        </w:numPr>
      </w:pPr>
      <w:r>
        <w:t xml:space="preserve">Printer.   </w:t>
      </w:r>
    </w:p>
    <w:p w14:paraId="478924A6" w14:textId="29E96503" w:rsidR="00A94E9E" w:rsidRDefault="00A94E9E" w:rsidP="000E0E1D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 xml:space="preserve">Scanner. </w:t>
      </w:r>
    </w:p>
    <w:p w14:paraId="734FE033" w14:textId="77777777" w:rsidR="00A94E9E" w:rsidRDefault="00A94E9E" w:rsidP="00635224">
      <w:pPr>
        <w:pStyle w:val="Answer"/>
        <w:ind w:left="717"/>
      </w:pPr>
    </w:p>
    <w:p w14:paraId="5A58F3F2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>ed controls and rotating multi-point cutting tools to progressively remove material from the workpiece (blank) and produce a custom-designed part or product</w:t>
      </w:r>
      <w:r>
        <w:t>?</w:t>
      </w:r>
    </w:p>
    <w:p w14:paraId="219368A7" w14:textId="70985175" w:rsidR="00A94E9E" w:rsidRDefault="00A94E9E" w:rsidP="000E0E1D">
      <w:pPr>
        <w:pStyle w:val="Answer"/>
        <w:numPr>
          <w:ilvl w:val="0"/>
          <w:numId w:val="37"/>
        </w:numPr>
      </w:pPr>
      <w:bookmarkStart w:id="0" w:name="_Hlk77608544"/>
      <w:r>
        <w:t xml:space="preserve">Polymer casting.  </w:t>
      </w:r>
    </w:p>
    <w:p w14:paraId="2F228B10" w14:textId="1E79DE08" w:rsidR="00A94E9E" w:rsidRDefault="00A94E9E" w:rsidP="000E0E1D">
      <w:pPr>
        <w:pStyle w:val="Answer"/>
        <w:numPr>
          <w:ilvl w:val="0"/>
          <w:numId w:val="37"/>
        </w:numPr>
      </w:pPr>
      <w:r>
        <w:t xml:space="preserve">3D-printing. </w:t>
      </w:r>
    </w:p>
    <w:p w14:paraId="5B3DA7B9" w14:textId="44479B5E" w:rsidR="00A94E9E" w:rsidRPr="0079599B" w:rsidRDefault="00A94E9E" w:rsidP="000E0E1D">
      <w:pPr>
        <w:pStyle w:val="Answer"/>
        <w:numPr>
          <w:ilvl w:val="0"/>
          <w:numId w:val="37"/>
        </w:numPr>
        <w:rPr>
          <w:color w:val="FF0000"/>
        </w:rPr>
      </w:pPr>
      <w:r w:rsidRPr="0079599B">
        <w:rPr>
          <w:color w:val="FF0000"/>
        </w:rPr>
        <w:t>CNC machining</w:t>
      </w:r>
      <w:r>
        <w:rPr>
          <w:color w:val="FF0000"/>
        </w:rPr>
        <w:t>.</w:t>
      </w:r>
      <w:r w:rsidRPr="0079599B">
        <w:rPr>
          <w:color w:val="FF0000"/>
        </w:rPr>
        <w:t xml:space="preserve"> </w:t>
      </w:r>
    </w:p>
    <w:p w14:paraId="675845E9" w14:textId="0A204369" w:rsidR="00A94E9E" w:rsidRDefault="00A94E9E" w:rsidP="000E0E1D">
      <w:pPr>
        <w:pStyle w:val="Answer"/>
        <w:numPr>
          <w:ilvl w:val="0"/>
          <w:numId w:val="37"/>
        </w:numPr>
      </w:pPr>
      <w:r>
        <w:t xml:space="preserve">Vacuum forming. </w:t>
      </w:r>
    </w:p>
    <w:bookmarkEnd w:id="0"/>
    <w:p w14:paraId="407EF674" w14:textId="77777777" w:rsidR="00A94E9E" w:rsidRDefault="00A94E9E" w:rsidP="00F62ABD">
      <w:pPr>
        <w:pStyle w:val="Answer"/>
        <w:ind w:left="0"/>
      </w:pPr>
    </w:p>
    <w:p w14:paraId="61C18ED0" w14:textId="77777777" w:rsidR="00A94E9E" w:rsidRDefault="00A94E9E" w:rsidP="00A94E9E">
      <w:pPr>
        <w:pStyle w:val="Answer"/>
        <w:numPr>
          <w:ilvl w:val="0"/>
          <w:numId w:val="19"/>
        </w:numPr>
      </w:pPr>
      <w:r>
        <w:t>What is another term used for 3D-printing?</w:t>
      </w:r>
    </w:p>
    <w:p w14:paraId="5990B720" w14:textId="61FBECD9" w:rsidR="00A94E9E" w:rsidRDefault="00A94E9E" w:rsidP="000E0E1D">
      <w:pPr>
        <w:pStyle w:val="Answer"/>
        <w:numPr>
          <w:ilvl w:val="0"/>
          <w:numId w:val="38"/>
        </w:numPr>
      </w:pPr>
      <w:r>
        <w:t xml:space="preserve">Polymer casting.  </w:t>
      </w:r>
    </w:p>
    <w:p w14:paraId="1FCE203E" w14:textId="18BA2F47" w:rsidR="00A94E9E" w:rsidRDefault="00A94E9E" w:rsidP="000E0E1D">
      <w:pPr>
        <w:pStyle w:val="Answer"/>
        <w:numPr>
          <w:ilvl w:val="0"/>
          <w:numId w:val="38"/>
        </w:numPr>
      </w:pPr>
      <w:r>
        <w:t xml:space="preserve">Blow moulding.  </w:t>
      </w:r>
    </w:p>
    <w:p w14:paraId="41B7A74A" w14:textId="39B48698" w:rsidR="00A94E9E" w:rsidRPr="0079599B" w:rsidRDefault="00A94E9E" w:rsidP="000E0E1D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Pr="00AA5E23">
        <w:rPr>
          <w:color w:val="FF0000"/>
        </w:rPr>
        <w:t>dditive manufacturing</w:t>
      </w:r>
      <w:r>
        <w:rPr>
          <w:color w:val="FF0000"/>
        </w:rPr>
        <w:t>.</w:t>
      </w:r>
    </w:p>
    <w:p w14:paraId="3D99A7A3" w14:textId="5D9C39DA" w:rsidR="00A94E9E" w:rsidRDefault="00A94E9E" w:rsidP="000E0E1D">
      <w:pPr>
        <w:pStyle w:val="Answer"/>
        <w:numPr>
          <w:ilvl w:val="0"/>
          <w:numId w:val="38"/>
        </w:numPr>
      </w:pPr>
      <w:r>
        <w:t xml:space="preserve">Rotational forming. </w:t>
      </w:r>
    </w:p>
    <w:p w14:paraId="4AC0E551" w14:textId="77777777" w:rsidR="00A94E9E" w:rsidRDefault="00A94E9E" w:rsidP="00F62ABD">
      <w:pPr>
        <w:pStyle w:val="Answer"/>
        <w:ind w:left="0"/>
      </w:pPr>
    </w:p>
    <w:p w14:paraId="652A2ABE" w14:textId="77777777" w:rsidR="00A94E9E" w:rsidRDefault="00A94E9E" w:rsidP="00A94E9E">
      <w:pPr>
        <w:pStyle w:val="Answer"/>
        <w:numPr>
          <w:ilvl w:val="0"/>
          <w:numId w:val="19"/>
        </w:numPr>
        <w:rPr>
          <w:color w:val="000000" w:themeColor="text1"/>
        </w:rPr>
      </w:pPr>
      <w:bookmarkStart w:id="1" w:name="_Hlk77608876"/>
      <w:r>
        <w:rPr>
          <w:color w:val="000000" w:themeColor="text1"/>
        </w:rPr>
        <w:t>Which of the following is a benefit of using smart technologies?</w:t>
      </w:r>
    </w:p>
    <w:p w14:paraId="1DB69E75" w14:textId="188CB917" w:rsidR="00A94E9E" w:rsidRPr="00A02552" w:rsidRDefault="00A94E9E" w:rsidP="000E0E1D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 xml:space="preserve">Increased usage. </w:t>
      </w:r>
      <w:r w:rsidRPr="00A02552">
        <w:rPr>
          <w:color w:val="000000" w:themeColor="text1"/>
        </w:rPr>
        <w:t xml:space="preserve">  </w:t>
      </w:r>
    </w:p>
    <w:p w14:paraId="01E9A368" w14:textId="69A56E29" w:rsidR="00A94E9E" w:rsidRPr="00C24DCE" w:rsidRDefault="00A94E9E" w:rsidP="000E0E1D">
      <w:pPr>
        <w:pStyle w:val="Answer"/>
        <w:numPr>
          <w:ilvl w:val="0"/>
          <w:numId w:val="39"/>
        </w:numPr>
        <w:rPr>
          <w:color w:val="FF0000"/>
        </w:rPr>
      </w:pPr>
      <w:r w:rsidRPr="00C24DCE">
        <w:rPr>
          <w:color w:val="FF0000"/>
        </w:rPr>
        <w:t>Reduced energy bills</w:t>
      </w:r>
      <w:r>
        <w:rPr>
          <w:color w:val="FF0000"/>
        </w:rPr>
        <w:t>.</w:t>
      </w:r>
      <w:r w:rsidRPr="00C24DCE">
        <w:rPr>
          <w:color w:val="FF0000"/>
        </w:rPr>
        <w:t xml:space="preserve">   </w:t>
      </w:r>
    </w:p>
    <w:p w14:paraId="7B2E8965" w14:textId="0A800DB0" w:rsidR="00A94E9E" w:rsidRPr="00A02552" w:rsidRDefault="00A94E9E" w:rsidP="000E0E1D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 xml:space="preserve">Higher </w:t>
      </w:r>
      <w:r w:rsidRPr="00A02552">
        <w:rPr>
          <w:color w:val="000000" w:themeColor="text1"/>
        </w:rPr>
        <w:t>CO2 levels</w:t>
      </w:r>
      <w:r>
        <w:rPr>
          <w:color w:val="000000" w:themeColor="text1"/>
        </w:rPr>
        <w:t>.</w:t>
      </w:r>
      <w:r w:rsidRPr="00A02552">
        <w:rPr>
          <w:color w:val="000000" w:themeColor="text1"/>
        </w:rPr>
        <w:t xml:space="preserve"> </w:t>
      </w:r>
    </w:p>
    <w:p w14:paraId="4359E5E0" w14:textId="6D99D6E7" w:rsidR="00A94E9E" w:rsidRDefault="00A94E9E" w:rsidP="000E0E1D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 xml:space="preserve">Lower installation costs. </w:t>
      </w:r>
      <w:r w:rsidRPr="00A02552">
        <w:rPr>
          <w:color w:val="000000" w:themeColor="text1"/>
        </w:rPr>
        <w:t xml:space="preserve"> </w:t>
      </w:r>
    </w:p>
    <w:p w14:paraId="6AD4886E" w14:textId="77777777" w:rsidR="00A94E9E" w:rsidRDefault="00A94E9E" w:rsidP="00F62ABD">
      <w:pPr>
        <w:pStyle w:val="Answer"/>
        <w:ind w:left="0"/>
        <w:rPr>
          <w:color w:val="000000" w:themeColor="text1"/>
        </w:rPr>
      </w:pPr>
    </w:p>
    <w:p w14:paraId="7682DDCB" w14:textId="77777777" w:rsidR="00A94E9E" w:rsidRDefault="00A94E9E" w:rsidP="00A94E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81243F">
        <w:rPr>
          <w:color w:val="000000" w:themeColor="text1"/>
        </w:rPr>
        <w:lastRenderedPageBreak/>
        <w:t xml:space="preserve">Smart </w:t>
      </w:r>
      <w:r>
        <w:rPr>
          <w:color w:val="000000" w:themeColor="text1"/>
        </w:rPr>
        <w:t>devices are connected to each other using which method?</w:t>
      </w:r>
    </w:p>
    <w:p w14:paraId="15839C13" w14:textId="1336475B" w:rsidR="00A94E9E" w:rsidRDefault="00A94E9E" w:rsidP="000E0E1D">
      <w:pPr>
        <w:pStyle w:val="Answer"/>
        <w:numPr>
          <w:ilvl w:val="0"/>
          <w:numId w:val="40"/>
        </w:numPr>
      </w:pPr>
      <w:r>
        <w:t xml:space="preserve">GPRS.  </w:t>
      </w:r>
    </w:p>
    <w:p w14:paraId="75074AF5" w14:textId="245C2AAD" w:rsidR="00A94E9E" w:rsidRDefault="00A94E9E" w:rsidP="000E0E1D">
      <w:pPr>
        <w:pStyle w:val="Answer"/>
        <w:numPr>
          <w:ilvl w:val="0"/>
          <w:numId w:val="40"/>
        </w:numPr>
      </w:pPr>
      <w:r>
        <w:t xml:space="preserve">3G.   </w:t>
      </w:r>
    </w:p>
    <w:p w14:paraId="33D392D7" w14:textId="7EDE06A9" w:rsidR="00A94E9E" w:rsidRPr="0079599B" w:rsidRDefault="00A94E9E" w:rsidP="000E0E1D">
      <w:pPr>
        <w:pStyle w:val="Answer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 xml:space="preserve">Bluetooth. </w:t>
      </w:r>
    </w:p>
    <w:p w14:paraId="56B50311" w14:textId="26B27D1A" w:rsidR="00A94E9E" w:rsidRDefault="00A94E9E" w:rsidP="000E0E1D">
      <w:pPr>
        <w:pStyle w:val="Answer"/>
        <w:numPr>
          <w:ilvl w:val="0"/>
          <w:numId w:val="40"/>
        </w:numPr>
      </w:pPr>
      <w:r>
        <w:t xml:space="preserve">GPS. </w:t>
      </w:r>
    </w:p>
    <w:p w14:paraId="79438F85" w14:textId="77777777" w:rsidR="00A94E9E" w:rsidRDefault="00A94E9E" w:rsidP="00780BA4">
      <w:pPr>
        <w:pStyle w:val="Answer"/>
        <w:ind w:left="717"/>
      </w:pPr>
    </w:p>
    <w:p w14:paraId="2FE5D42F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Which technology is used to </w:t>
      </w:r>
      <w:r w:rsidRPr="00533261">
        <w:t>create photo-realistic images of buildings before they ha</w:t>
      </w:r>
      <w:r>
        <w:t>ve</w:t>
      </w:r>
      <w:r w:rsidRPr="00533261">
        <w:t xml:space="preserve"> been completed on site</w:t>
      </w:r>
      <w:r>
        <w:t xml:space="preserve">? </w:t>
      </w:r>
    </w:p>
    <w:p w14:paraId="1F09D416" w14:textId="5F2410B4" w:rsidR="00A94E9E" w:rsidRDefault="00A94E9E" w:rsidP="000E0E1D">
      <w:pPr>
        <w:pStyle w:val="Answer"/>
        <w:numPr>
          <w:ilvl w:val="0"/>
          <w:numId w:val="41"/>
        </w:numPr>
      </w:pPr>
      <w:r>
        <w:t xml:space="preserve">Photography.   </w:t>
      </w:r>
    </w:p>
    <w:p w14:paraId="571A0EA2" w14:textId="05A1AC3A" w:rsidR="00A94E9E" w:rsidRDefault="00A94E9E" w:rsidP="000E0E1D">
      <w:pPr>
        <w:pStyle w:val="Answer"/>
        <w:numPr>
          <w:ilvl w:val="0"/>
          <w:numId w:val="41"/>
        </w:numPr>
      </w:pPr>
      <w:r>
        <w:t>P</w:t>
      </w:r>
      <w:r w:rsidRPr="009675EA">
        <w:t>hotogrammetry</w:t>
      </w:r>
      <w:r>
        <w:t>.</w:t>
      </w:r>
    </w:p>
    <w:p w14:paraId="1DB03100" w14:textId="2658D097" w:rsidR="00A94E9E" w:rsidRPr="0079599B" w:rsidRDefault="00A94E9E" w:rsidP="000E0E1D">
      <w:pPr>
        <w:pStyle w:val="Answer"/>
        <w:numPr>
          <w:ilvl w:val="0"/>
          <w:numId w:val="41"/>
        </w:numPr>
        <w:rPr>
          <w:color w:val="FF0000"/>
        </w:rPr>
      </w:pPr>
      <w:r w:rsidRPr="00137227">
        <w:rPr>
          <w:color w:val="FF0000"/>
        </w:rPr>
        <w:t xml:space="preserve">Computer </w:t>
      </w:r>
      <w:r>
        <w:rPr>
          <w:color w:val="FF0000"/>
        </w:rPr>
        <w:t>g</w:t>
      </w:r>
      <w:r w:rsidRPr="00137227">
        <w:rPr>
          <w:color w:val="FF0000"/>
        </w:rPr>
        <w:t xml:space="preserve">enerated </w:t>
      </w:r>
      <w:r>
        <w:rPr>
          <w:color w:val="FF0000"/>
        </w:rPr>
        <w:t>i</w:t>
      </w:r>
      <w:r w:rsidRPr="00137227">
        <w:rPr>
          <w:color w:val="FF0000"/>
        </w:rPr>
        <w:t>mages (CGI)</w:t>
      </w:r>
      <w:r>
        <w:rPr>
          <w:color w:val="FF0000"/>
        </w:rPr>
        <w:t>.</w:t>
      </w:r>
    </w:p>
    <w:p w14:paraId="0B547FCE" w14:textId="3846E814" w:rsidR="00A94E9E" w:rsidRDefault="00A94E9E" w:rsidP="000E0E1D">
      <w:pPr>
        <w:pStyle w:val="Answer"/>
        <w:numPr>
          <w:ilvl w:val="0"/>
          <w:numId w:val="41"/>
        </w:numPr>
      </w:pPr>
      <w:r w:rsidRPr="0003788C">
        <w:t xml:space="preserve">Augmented </w:t>
      </w:r>
      <w:r>
        <w:t>r</w:t>
      </w:r>
      <w:r w:rsidRPr="0003788C">
        <w:t>eality</w:t>
      </w:r>
      <w:r>
        <w:t xml:space="preserve"> </w:t>
      </w:r>
      <w:r w:rsidRPr="0003788C">
        <w:t>(AR)</w:t>
      </w:r>
      <w:r>
        <w:t>.</w:t>
      </w:r>
    </w:p>
    <w:p w14:paraId="43B7BB28" w14:textId="77777777" w:rsidR="00A94E9E" w:rsidRDefault="00A94E9E" w:rsidP="00E711B8">
      <w:pPr>
        <w:pStyle w:val="Answer"/>
        <w:ind w:left="0"/>
      </w:pPr>
    </w:p>
    <w:p w14:paraId="7A93C5A5" w14:textId="77777777" w:rsidR="00A94E9E" w:rsidRDefault="00A94E9E" w:rsidP="00A94E9E">
      <w:pPr>
        <w:pStyle w:val="Answer"/>
        <w:numPr>
          <w:ilvl w:val="0"/>
          <w:numId w:val="19"/>
        </w:numPr>
      </w:pPr>
      <w:r w:rsidRPr="008F5474">
        <w:t xml:space="preserve">Virtual </w:t>
      </w:r>
      <w:r>
        <w:t>r</w:t>
      </w:r>
      <w:r w:rsidRPr="008F5474">
        <w:t>eality technologies</w:t>
      </w:r>
      <w:r>
        <w:t xml:space="preserve"> </w:t>
      </w:r>
      <w:r w:rsidRPr="008F5474">
        <w:t>(VR)</w:t>
      </w:r>
      <w:r>
        <w:t xml:space="preserve"> require which piece of hardware to view it?</w:t>
      </w:r>
    </w:p>
    <w:p w14:paraId="12123C29" w14:textId="1631EAFB" w:rsidR="00A94E9E" w:rsidRDefault="00A94E9E" w:rsidP="000E0E1D">
      <w:pPr>
        <w:pStyle w:val="Answer"/>
        <w:numPr>
          <w:ilvl w:val="0"/>
          <w:numId w:val="42"/>
        </w:numPr>
      </w:pPr>
      <w:r>
        <w:t xml:space="preserve">Laptop.  </w:t>
      </w:r>
    </w:p>
    <w:p w14:paraId="609AB60D" w14:textId="14106FA9" w:rsidR="00A94E9E" w:rsidRPr="00525576" w:rsidRDefault="00A94E9E" w:rsidP="000E0E1D">
      <w:pPr>
        <w:pStyle w:val="Answer"/>
        <w:numPr>
          <w:ilvl w:val="0"/>
          <w:numId w:val="42"/>
        </w:numPr>
        <w:rPr>
          <w:color w:val="FF0000"/>
        </w:rPr>
      </w:pPr>
      <w:r w:rsidRPr="00525576">
        <w:rPr>
          <w:color w:val="FF0000"/>
        </w:rPr>
        <w:t>Headset</w:t>
      </w:r>
      <w:r>
        <w:rPr>
          <w:color w:val="FF0000"/>
        </w:rPr>
        <w:t>.</w:t>
      </w:r>
      <w:r w:rsidRPr="00525576">
        <w:rPr>
          <w:color w:val="FF0000"/>
        </w:rPr>
        <w:t xml:space="preserve"> </w:t>
      </w:r>
    </w:p>
    <w:p w14:paraId="2A4703AA" w14:textId="55985D04" w:rsidR="00A94E9E" w:rsidRPr="008F5474" w:rsidRDefault="00A94E9E" w:rsidP="000E0E1D">
      <w:pPr>
        <w:pStyle w:val="Answer"/>
        <w:numPr>
          <w:ilvl w:val="0"/>
          <w:numId w:val="42"/>
        </w:numPr>
        <w:rPr>
          <w:color w:val="000000" w:themeColor="text1"/>
        </w:rPr>
      </w:pPr>
      <w:r>
        <w:rPr>
          <w:color w:val="000000" w:themeColor="text1"/>
        </w:rPr>
        <w:t xml:space="preserve">Tablet. </w:t>
      </w:r>
    </w:p>
    <w:p w14:paraId="01645CAA" w14:textId="51354C40" w:rsidR="00A94E9E" w:rsidRDefault="00A94E9E" w:rsidP="000E0E1D">
      <w:pPr>
        <w:pStyle w:val="Answer"/>
        <w:numPr>
          <w:ilvl w:val="0"/>
          <w:numId w:val="42"/>
        </w:numPr>
      </w:pPr>
      <w:r>
        <w:t xml:space="preserve">Phone. </w:t>
      </w:r>
    </w:p>
    <w:p w14:paraId="02439950" w14:textId="77777777" w:rsidR="00A94E9E" w:rsidRDefault="00A94E9E" w:rsidP="008F5474">
      <w:pPr>
        <w:pStyle w:val="Answer"/>
        <w:ind w:left="717"/>
      </w:pPr>
    </w:p>
    <w:p w14:paraId="765D4456" w14:textId="77777777" w:rsidR="00A94E9E" w:rsidRDefault="00A94E9E" w:rsidP="00A94E9E">
      <w:pPr>
        <w:pStyle w:val="Answer"/>
        <w:numPr>
          <w:ilvl w:val="0"/>
          <w:numId w:val="19"/>
        </w:numPr>
      </w:pPr>
      <w:r>
        <w:t xml:space="preserve">What survey equipment is required for </w:t>
      </w:r>
      <w:r w:rsidRPr="00DD3432">
        <w:t>photogrammetry</w:t>
      </w:r>
      <w:r>
        <w:t>?</w:t>
      </w:r>
    </w:p>
    <w:p w14:paraId="73139E5F" w14:textId="45895C91" w:rsidR="00A94E9E" w:rsidRPr="00A02552" w:rsidRDefault="00A94E9E" w:rsidP="000E0E1D">
      <w:pPr>
        <w:pStyle w:val="Answer"/>
        <w:numPr>
          <w:ilvl w:val="0"/>
          <w:numId w:val="43"/>
        </w:numPr>
        <w:rPr>
          <w:color w:val="000000" w:themeColor="text1"/>
        </w:rPr>
      </w:pPr>
      <w:r>
        <w:rPr>
          <w:color w:val="000000" w:themeColor="text1"/>
        </w:rPr>
        <w:t xml:space="preserve">Theodolite.   </w:t>
      </w:r>
      <w:r w:rsidRPr="00A02552">
        <w:rPr>
          <w:color w:val="000000" w:themeColor="text1"/>
        </w:rPr>
        <w:t xml:space="preserve">  </w:t>
      </w:r>
    </w:p>
    <w:p w14:paraId="52AF8F3B" w14:textId="41B1084F" w:rsidR="00A94E9E" w:rsidRPr="00C24DCE" w:rsidRDefault="00A94E9E" w:rsidP="000E0E1D">
      <w:pPr>
        <w:pStyle w:val="Answer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 xml:space="preserve">Drone. </w:t>
      </w:r>
      <w:r w:rsidRPr="00C24DCE">
        <w:rPr>
          <w:color w:val="FF0000"/>
        </w:rPr>
        <w:t xml:space="preserve">   </w:t>
      </w:r>
    </w:p>
    <w:p w14:paraId="3416B9DA" w14:textId="3F988C2D" w:rsidR="00A94E9E" w:rsidRPr="00A02552" w:rsidRDefault="00A94E9E" w:rsidP="000E0E1D">
      <w:pPr>
        <w:pStyle w:val="Answer"/>
        <w:numPr>
          <w:ilvl w:val="0"/>
          <w:numId w:val="43"/>
        </w:numPr>
        <w:rPr>
          <w:color w:val="000000" w:themeColor="text1"/>
        </w:rPr>
      </w:pPr>
      <w:r>
        <w:rPr>
          <w:color w:val="000000" w:themeColor="text1"/>
        </w:rPr>
        <w:t xml:space="preserve">Rotary laser level. </w:t>
      </w:r>
      <w:r w:rsidRPr="00A02552">
        <w:rPr>
          <w:color w:val="000000" w:themeColor="text1"/>
        </w:rPr>
        <w:t xml:space="preserve"> </w:t>
      </w:r>
    </w:p>
    <w:p w14:paraId="66E4BDDB" w14:textId="5A466D24" w:rsidR="00A94E9E" w:rsidRDefault="00A94E9E" w:rsidP="000E0E1D">
      <w:pPr>
        <w:pStyle w:val="Answer"/>
        <w:numPr>
          <w:ilvl w:val="0"/>
          <w:numId w:val="43"/>
        </w:numPr>
        <w:rPr>
          <w:color w:val="000000" w:themeColor="text1"/>
        </w:rPr>
      </w:pPr>
      <w:r>
        <w:rPr>
          <w:color w:val="000000" w:themeColor="text1"/>
        </w:rPr>
        <w:t xml:space="preserve">3D scanner.  </w:t>
      </w:r>
      <w:r w:rsidRPr="00A02552">
        <w:rPr>
          <w:color w:val="000000" w:themeColor="text1"/>
        </w:rPr>
        <w:t xml:space="preserve"> </w:t>
      </w:r>
    </w:p>
    <w:p w14:paraId="70545658" w14:textId="77777777" w:rsidR="00A94E9E" w:rsidRPr="00A02552" w:rsidRDefault="00A94E9E" w:rsidP="00DD3432">
      <w:pPr>
        <w:pStyle w:val="Answer"/>
        <w:ind w:left="0"/>
        <w:rPr>
          <w:color w:val="000000" w:themeColor="text1"/>
        </w:rPr>
      </w:pPr>
    </w:p>
    <w:bookmarkEnd w:id="1"/>
    <w:p w14:paraId="6E815B5D" w14:textId="77777777" w:rsidR="00A94E9E" w:rsidRPr="00A02552" w:rsidRDefault="00A94E9E" w:rsidP="0095687D">
      <w:pPr>
        <w:pStyle w:val="Answer"/>
        <w:ind w:left="717"/>
        <w:rPr>
          <w:color w:val="000000" w:themeColor="text1"/>
        </w:rPr>
      </w:pPr>
    </w:p>
    <w:p w14:paraId="739AE01D" w14:textId="77777777" w:rsidR="00A94E9E" w:rsidRPr="00A02552" w:rsidRDefault="00A94E9E" w:rsidP="00B962B1">
      <w:pPr>
        <w:pStyle w:val="Answer"/>
        <w:rPr>
          <w:color w:val="000000" w:themeColor="text1"/>
        </w:rPr>
      </w:pPr>
    </w:p>
    <w:p w14:paraId="1794B6F1" w14:textId="77777777" w:rsidR="00A94E9E" w:rsidRPr="003953F1" w:rsidRDefault="00A94E9E" w:rsidP="00F73826">
      <w:pPr>
        <w:pStyle w:val="Answer"/>
        <w:ind w:left="717"/>
        <w:rPr>
          <w:color w:val="000000" w:themeColor="text1"/>
        </w:rPr>
      </w:pPr>
    </w:p>
    <w:p w14:paraId="3F3AFF83" w14:textId="77777777" w:rsidR="00A94E9E" w:rsidRDefault="00A94E9E" w:rsidP="0095687D">
      <w:pPr>
        <w:pStyle w:val="Answer"/>
        <w:ind w:left="717"/>
      </w:pPr>
    </w:p>
    <w:p w14:paraId="556914C3" w14:textId="77777777" w:rsidR="00A94E9E" w:rsidRDefault="00A94E9E" w:rsidP="00AA5E23">
      <w:pPr>
        <w:pStyle w:val="Answer"/>
      </w:pPr>
    </w:p>
    <w:p w14:paraId="3B4E6451" w14:textId="77777777" w:rsidR="00A94E9E" w:rsidRDefault="00A94E9E" w:rsidP="00AA5E23">
      <w:pPr>
        <w:pStyle w:val="Answer"/>
      </w:pPr>
    </w:p>
    <w:p w14:paraId="12AF0F03" w14:textId="77777777" w:rsidR="007C6951" w:rsidRDefault="007C6951" w:rsidP="00691A8C">
      <w:pPr>
        <w:pStyle w:val="Answer"/>
      </w:pPr>
    </w:p>
    <w:p w14:paraId="60DF92F8" w14:textId="77777777" w:rsidR="006E1028" w:rsidRDefault="006E1028" w:rsidP="00110217">
      <w:pPr>
        <w:rPr>
          <w:rFonts w:cs="Arial"/>
          <w:szCs w:val="22"/>
        </w:rPr>
      </w:pPr>
    </w:p>
    <w:p w14:paraId="7C162CBA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FACF8" w14:textId="77777777" w:rsidR="00D132A8" w:rsidRDefault="00D132A8">
      <w:pPr>
        <w:spacing w:before="0" w:after="0"/>
      </w:pPr>
      <w:r>
        <w:separator/>
      </w:r>
    </w:p>
  </w:endnote>
  <w:endnote w:type="continuationSeparator" w:id="0">
    <w:p w14:paraId="0E2C3FDE" w14:textId="77777777" w:rsidR="00D132A8" w:rsidRDefault="00D132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9AE4" w14:textId="77777777" w:rsidR="00C46E5D" w:rsidRDefault="00C46E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55BD" w14:textId="77777777" w:rsidR="00110217" w:rsidRPr="00F03E33" w:rsidRDefault="00B3214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DBA764" wp14:editId="7BB193F9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61AFFE" w14:textId="21147450" w:rsidR="00B32142" w:rsidRPr="006953AB" w:rsidRDefault="00C46E5D" w:rsidP="00B3214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46E5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3214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EA943B8" w14:textId="77777777" w:rsidR="00B32142" w:rsidRDefault="00B32142" w:rsidP="00B3214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DBA76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0061AFFE" w14:textId="21147450" w:rsidR="00B32142" w:rsidRPr="006953AB" w:rsidRDefault="00C46E5D" w:rsidP="00B3214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46E5D">
                      <w:rPr>
                        <w:sz w:val="18"/>
                        <w:szCs w:val="18"/>
                      </w:rPr>
                      <w:t>© City &amp; Guilds Limited</w:t>
                    </w:r>
                    <w:r w:rsidR="00B3214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EA943B8" w14:textId="77777777" w:rsidR="00B32142" w:rsidRDefault="00B32142" w:rsidP="00B3214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6869FFB" wp14:editId="55B4490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BBFF6" w14:textId="77777777" w:rsidR="00C46E5D" w:rsidRDefault="00C46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0F5B1" w14:textId="77777777" w:rsidR="00D132A8" w:rsidRDefault="00D132A8">
      <w:pPr>
        <w:spacing w:before="0" w:after="0"/>
      </w:pPr>
      <w:r>
        <w:separator/>
      </w:r>
    </w:p>
  </w:footnote>
  <w:footnote w:type="continuationSeparator" w:id="0">
    <w:p w14:paraId="5638BF55" w14:textId="77777777" w:rsidR="00D132A8" w:rsidRDefault="00D132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F69F2" w14:textId="77777777" w:rsidR="00C46E5D" w:rsidRDefault="00C46E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0F0C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0E7CE04" wp14:editId="37D75D00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294E2E7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C1791E7" wp14:editId="0F45410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50B76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E8AF" w14:textId="77777777" w:rsidR="00C46E5D" w:rsidRDefault="00C46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6C41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90DD8"/>
    <w:multiLevelType w:val="hybridMultilevel"/>
    <w:tmpl w:val="8AF66630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4DA4DA2"/>
    <w:multiLevelType w:val="hybridMultilevel"/>
    <w:tmpl w:val="F1CEF07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0B11C17"/>
    <w:multiLevelType w:val="hybridMultilevel"/>
    <w:tmpl w:val="CE02AB08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17A1AE4"/>
    <w:multiLevelType w:val="hybridMultilevel"/>
    <w:tmpl w:val="A12CBFC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A50FE"/>
    <w:multiLevelType w:val="hybridMultilevel"/>
    <w:tmpl w:val="C98EC45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11D1A36"/>
    <w:multiLevelType w:val="hybridMultilevel"/>
    <w:tmpl w:val="8F005FE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6A4A47"/>
    <w:multiLevelType w:val="hybridMultilevel"/>
    <w:tmpl w:val="B4C20B2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FD4758"/>
    <w:multiLevelType w:val="hybridMultilevel"/>
    <w:tmpl w:val="8A6A6E5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994DC3"/>
    <w:multiLevelType w:val="hybridMultilevel"/>
    <w:tmpl w:val="DA3E2EB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82E78BD"/>
    <w:multiLevelType w:val="hybridMultilevel"/>
    <w:tmpl w:val="987436D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D33B41"/>
    <w:multiLevelType w:val="hybridMultilevel"/>
    <w:tmpl w:val="CC94C89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E13E3"/>
    <w:multiLevelType w:val="hybridMultilevel"/>
    <w:tmpl w:val="43CA173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431EE9"/>
    <w:multiLevelType w:val="hybridMultilevel"/>
    <w:tmpl w:val="2D2A10A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8160A01"/>
    <w:multiLevelType w:val="hybridMultilevel"/>
    <w:tmpl w:val="D0E6C50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F12FF3"/>
    <w:multiLevelType w:val="hybridMultilevel"/>
    <w:tmpl w:val="7D6CFA8E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FF2149B"/>
    <w:multiLevelType w:val="hybridMultilevel"/>
    <w:tmpl w:val="699271E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8C768B0"/>
    <w:multiLevelType w:val="hybridMultilevel"/>
    <w:tmpl w:val="01A8013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E71CF7"/>
    <w:multiLevelType w:val="hybridMultilevel"/>
    <w:tmpl w:val="C010AAF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DB916CD"/>
    <w:multiLevelType w:val="hybridMultilevel"/>
    <w:tmpl w:val="F21C9EF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FE62A09"/>
    <w:multiLevelType w:val="hybridMultilevel"/>
    <w:tmpl w:val="8F5C2E56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DEC6CEA6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7380425F"/>
    <w:multiLevelType w:val="hybridMultilevel"/>
    <w:tmpl w:val="DA0C95D0"/>
    <w:lvl w:ilvl="0" w:tplc="3376C25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6AA2134"/>
    <w:multiLevelType w:val="hybridMultilevel"/>
    <w:tmpl w:val="14543CD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B6350A4"/>
    <w:multiLevelType w:val="hybridMultilevel"/>
    <w:tmpl w:val="3D20799C"/>
    <w:lvl w:ilvl="0" w:tplc="859ADEB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74094907">
    <w:abstractNumId w:val="9"/>
  </w:num>
  <w:num w:numId="2" w16cid:durableId="292490421">
    <w:abstractNumId w:val="19"/>
  </w:num>
  <w:num w:numId="3" w16cid:durableId="2096314880">
    <w:abstractNumId w:val="31"/>
  </w:num>
  <w:num w:numId="4" w16cid:durableId="1923291321">
    <w:abstractNumId w:val="22"/>
  </w:num>
  <w:num w:numId="5" w16cid:durableId="1343047427">
    <w:abstractNumId w:val="27"/>
  </w:num>
  <w:num w:numId="6" w16cid:durableId="601448876">
    <w:abstractNumId w:val="36"/>
  </w:num>
  <w:num w:numId="7" w16cid:durableId="1711371273">
    <w:abstractNumId w:val="33"/>
  </w:num>
  <w:num w:numId="8" w16cid:durableId="659577627">
    <w:abstractNumId w:val="6"/>
  </w:num>
  <w:num w:numId="9" w16cid:durableId="1963533517">
    <w:abstractNumId w:val="42"/>
  </w:num>
  <w:num w:numId="10" w16cid:durableId="1343701554">
    <w:abstractNumId w:val="8"/>
  </w:num>
  <w:num w:numId="11" w16cid:durableId="1472478759">
    <w:abstractNumId w:val="4"/>
  </w:num>
  <w:num w:numId="12" w16cid:durableId="1873030586">
    <w:abstractNumId w:val="16"/>
  </w:num>
  <w:num w:numId="13" w16cid:durableId="625045812">
    <w:abstractNumId w:val="23"/>
  </w:num>
  <w:num w:numId="14" w16cid:durableId="1530487807">
    <w:abstractNumId w:val="28"/>
  </w:num>
  <w:num w:numId="15" w16cid:durableId="1276599004">
    <w:abstractNumId w:val="40"/>
  </w:num>
  <w:num w:numId="16" w16cid:durableId="123431613">
    <w:abstractNumId w:val="34"/>
  </w:num>
  <w:num w:numId="17" w16cid:durableId="2119762679">
    <w:abstractNumId w:val="32"/>
  </w:num>
  <w:num w:numId="18" w16cid:durableId="1657344976">
    <w:abstractNumId w:val="3"/>
  </w:num>
  <w:num w:numId="19" w16cid:durableId="639728203">
    <w:abstractNumId w:val="37"/>
  </w:num>
  <w:num w:numId="20" w16cid:durableId="620764809">
    <w:abstractNumId w:val="11"/>
  </w:num>
  <w:num w:numId="21" w16cid:durableId="94063304">
    <w:abstractNumId w:val="38"/>
  </w:num>
  <w:num w:numId="22" w16cid:durableId="1884633438">
    <w:abstractNumId w:val="41"/>
  </w:num>
  <w:num w:numId="23" w16cid:durableId="196429436">
    <w:abstractNumId w:val="0"/>
  </w:num>
  <w:num w:numId="24" w16cid:durableId="1962958880">
    <w:abstractNumId w:val="5"/>
  </w:num>
  <w:num w:numId="25" w16cid:durableId="1915896855">
    <w:abstractNumId w:val="25"/>
  </w:num>
  <w:num w:numId="26" w16cid:durableId="1468234769">
    <w:abstractNumId w:val="17"/>
  </w:num>
  <w:num w:numId="27" w16cid:durableId="784470632">
    <w:abstractNumId w:val="10"/>
  </w:num>
  <w:num w:numId="28" w16cid:durableId="1111585702">
    <w:abstractNumId w:val="12"/>
  </w:num>
  <w:num w:numId="29" w16cid:durableId="1674725353">
    <w:abstractNumId w:val="30"/>
  </w:num>
  <w:num w:numId="30" w16cid:durableId="1905288383">
    <w:abstractNumId w:val="35"/>
  </w:num>
  <w:num w:numId="31" w16cid:durableId="1449204377">
    <w:abstractNumId w:val="1"/>
  </w:num>
  <w:num w:numId="32" w16cid:durableId="1924605315">
    <w:abstractNumId w:val="15"/>
  </w:num>
  <w:num w:numId="33" w16cid:durableId="1440298241">
    <w:abstractNumId w:val="26"/>
  </w:num>
  <w:num w:numId="34" w16cid:durableId="1581795858">
    <w:abstractNumId w:val="29"/>
  </w:num>
  <w:num w:numId="35" w16cid:durableId="1256547607">
    <w:abstractNumId w:val="24"/>
  </w:num>
  <w:num w:numId="36" w16cid:durableId="929698565">
    <w:abstractNumId w:val="39"/>
  </w:num>
  <w:num w:numId="37" w16cid:durableId="710492447">
    <w:abstractNumId w:val="13"/>
  </w:num>
  <w:num w:numId="38" w16cid:durableId="30687626">
    <w:abstractNumId w:val="7"/>
  </w:num>
  <w:num w:numId="39" w16cid:durableId="2015764752">
    <w:abstractNumId w:val="20"/>
  </w:num>
  <w:num w:numId="40" w16cid:durableId="1676422272">
    <w:abstractNumId w:val="14"/>
  </w:num>
  <w:num w:numId="41" w16cid:durableId="2053186466">
    <w:abstractNumId w:val="21"/>
  </w:num>
  <w:num w:numId="42" w16cid:durableId="1445730817">
    <w:abstractNumId w:val="18"/>
  </w:num>
  <w:num w:numId="43" w16cid:durableId="1698892281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E9E"/>
    <w:rsid w:val="000033BD"/>
    <w:rsid w:val="00033069"/>
    <w:rsid w:val="00043213"/>
    <w:rsid w:val="00082C62"/>
    <w:rsid w:val="000B231F"/>
    <w:rsid w:val="000E0E1D"/>
    <w:rsid w:val="000E194B"/>
    <w:rsid w:val="000F0D9F"/>
    <w:rsid w:val="00110217"/>
    <w:rsid w:val="00152AC3"/>
    <w:rsid w:val="00156AF3"/>
    <w:rsid w:val="0019491D"/>
    <w:rsid w:val="001A5464"/>
    <w:rsid w:val="001F74AD"/>
    <w:rsid w:val="002D07A8"/>
    <w:rsid w:val="0034017A"/>
    <w:rsid w:val="003405EA"/>
    <w:rsid w:val="003B1E21"/>
    <w:rsid w:val="003F6A42"/>
    <w:rsid w:val="00404B31"/>
    <w:rsid w:val="00443B2E"/>
    <w:rsid w:val="00474F67"/>
    <w:rsid w:val="0048500D"/>
    <w:rsid w:val="004B0618"/>
    <w:rsid w:val="00524E1B"/>
    <w:rsid w:val="005B320D"/>
    <w:rsid w:val="0060630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6951"/>
    <w:rsid w:val="008C1F1C"/>
    <w:rsid w:val="009975A0"/>
    <w:rsid w:val="009C5C6E"/>
    <w:rsid w:val="009F580B"/>
    <w:rsid w:val="00A2454C"/>
    <w:rsid w:val="00A65CF1"/>
    <w:rsid w:val="00A707D9"/>
    <w:rsid w:val="00A91AB9"/>
    <w:rsid w:val="00A94E9E"/>
    <w:rsid w:val="00AE245C"/>
    <w:rsid w:val="00B054EC"/>
    <w:rsid w:val="00B306A2"/>
    <w:rsid w:val="00B32142"/>
    <w:rsid w:val="00BE2C21"/>
    <w:rsid w:val="00C01D20"/>
    <w:rsid w:val="00C202BF"/>
    <w:rsid w:val="00C3562A"/>
    <w:rsid w:val="00C46E5D"/>
    <w:rsid w:val="00C53B25"/>
    <w:rsid w:val="00C858D7"/>
    <w:rsid w:val="00CF2659"/>
    <w:rsid w:val="00D073BC"/>
    <w:rsid w:val="00D132A8"/>
    <w:rsid w:val="00D56B82"/>
    <w:rsid w:val="00DA2485"/>
    <w:rsid w:val="00DE29A8"/>
    <w:rsid w:val="00E34B29"/>
    <w:rsid w:val="00E574FB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7FC9A"/>
  <w15:docId w15:val="{B373DF5E-14D5-43C0-B52C-20215EA0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C46E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Learner BSE.dotx</Template>
  <TotalTime>0</TotalTime>
  <Pages>4</Pages>
  <Words>178</Words>
  <Characters>3427</Characters>
  <Application>Microsoft Office Word</Application>
  <DocSecurity>0</DocSecurity>
  <Lines>61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2025-11-18T21:59:00Z</dcterms:created>
  <dcterms:modified xsi:type="dcterms:W3CDTF">2025-11-20T15:05:00Z</dcterms:modified>
</cp:coreProperties>
</file>